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[CAN:SolRef.Barristers#01]</w:t>
      </w:r>
    </w:p>
    <w:p>
      <w:pPr>
        <w:pStyle w:val="References"/>
        <w:jc w:val="left"/>
      </w:pPr>
      <w:r>
        <w:t>[DATE:Today]</w:t>
      </w:r>
    </w:p>
    <w:p>
      <w:pPr>
        <w:jc w:val="left"/>
      </w:pPr>
    </w:p>
    <w:p>
      <w:pPr>
        <w:jc w:val="left"/>
      </w:pPr>
      <w:r>
        <w:t>[CAN:Name.Barristers#01]</w:t>
      </w:r>
    </w:p>
    <w:p>
      <w:pPr>
        <w:jc w:val="left"/>
      </w:pPr>
      <w:r>
        <w:t>[CAN:Address.Barristers#01]</w:t>
      </w:r>
    </w:p>
    <w:p>
      <w:pPr>
        <w:jc w:val="left"/>
      </w:pP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hideMark/>
          </w:tcPr>
          <w:p>
            <w:r>
              <w:t xml:space="preserve">Re: </w:t>
            </w:r>
          </w:p>
        </w:tc>
        <w:tc>
          <w:tcPr>
            <w:tcW w:w="8144" w:type="dxa"/>
            <w:hideMark/>
          </w:tcPr>
          <w:p>
            <w:r>
              <w:t>[CAN:Name.Plaintiff#@&amp;] v [CAN:Name.Defendant#@&amp;]</w:t>
            </w:r>
          </w:p>
          <w:p>
            <w:r>
              <w:t>Record No: [CSM:CsPlaintNo]</w:t>
            </w:r>
          </w:p>
        </w:tc>
      </w:tr>
    </w:tbl>
    <w:p/>
    <w:p/>
    <w:p>
      <w:r>
        <w:t>Dear [CAN:Salutation.Barristers#01],</w:t>
      </w:r>
    </w:p>
    <w:p/>
    <w:p>
      <w:r>
        <w:t xml:space="preserve">My Motion for Discovery in this case is listed for hearing on the </w:t>
      </w:r>
      <w:r>
        <w:rPr>
          <w:i/>
        </w:rPr>
        <w:t>(insert date)</w:t>
      </w:r>
      <w:r>
        <w:t xml:space="preserve"> in the Circuit Court in Dublin.</w:t>
      </w:r>
    </w:p>
    <w:p/>
    <w:p>
      <w:r>
        <w:t>I enclose herewith a Brief.</w:t>
      </w:r>
    </w:p>
    <w:p/>
    <w:p>
      <w:r>
        <w:t xml:space="preserve">You might confirm that you are available to attend at the Circuit Court in Dublin on the </w:t>
      </w:r>
      <w:r>
        <w:rPr>
          <w:i/>
        </w:rPr>
        <w:t>(insert date)</w:t>
      </w:r>
      <w:r>
        <w:t xml:space="preserve"> for the hearing of the Motion.</w:t>
      </w:r>
    </w:p>
    <w:p/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2268" w:right="1134" w:bottom="2268" w:left="1140" w:header="1021" w:footer="624" w:gutter="0"/>
      <w:paperSrc w:first="3" w:other="2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8031F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2A91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94FD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2EA2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DE5E9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1D4E15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40C3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ACAD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5ECB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5443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A2EAF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2" w15:restartNumberingAfterBreak="0">
    <w:nsid w:val="6E807E5A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47327D1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505337D-CBA9-4F6F-B329-C7668429A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1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0</TotalTime>
  <Pages>1</Pages>
  <Words>88</Words>
  <Characters>502</Characters>
  <Application>Microsoft Office Word</Application>
  <DocSecurity>0</DocSecurity>
  <PresentationFormat/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589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7</cp:revision>
  <cp:lastPrinted>2013-11-28T14:30:00Z</cp:lastPrinted>
  <dcterms:created xsi:type="dcterms:W3CDTF">2019-12-06T15:13:00Z</dcterms:created>
  <dcterms:modified xsi:type="dcterms:W3CDTF">2020-07-02T11:08:00Z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